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4122C" w14:textId="06FFD2B3" w:rsidR="001F035E" w:rsidRDefault="001F035E" w:rsidP="001F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37DCB">
        <w:rPr>
          <w:b/>
          <w:i/>
          <w:noProof/>
          <w:sz w:val="28"/>
        </w:rPr>
        <w:t>4</w:t>
      </w:r>
      <w:r w:rsidR="00644ADC">
        <w:rPr>
          <w:b/>
          <w:i/>
          <w:noProof/>
          <w:sz w:val="28"/>
        </w:rPr>
        <w:t>159</w:t>
      </w:r>
    </w:p>
    <w:p w14:paraId="35F0D332" w14:textId="7A1B9D84" w:rsidR="00B97703" w:rsidRDefault="001F035E" w:rsidP="001F035E">
      <w:pPr>
        <w:rPr>
          <w:b/>
          <w:bCs/>
          <w:sz w:val="24"/>
        </w:rPr>
      </w:pPr>
      <w:r w:rsidRPr="00E4689F">
        <w:rPr>
          <w:b/>
          <w:bCs/>
          <w:sz w:val="24"/>
        </w:rPr>
        <w:t>Goteborg, Sweden, 14 - 18 August 2023</w:t>
      </w:r>
      <w:r w:rsidR="00644ADC">
        <w:rPr>
          <w:b/>
          <w:bCs/>
          <w:sz w:val="24"/>
        </w:rPr>
        <w:tab/>
      </w:r>
      <w:r w:rsidR="00644ADC">
        <w:rPr>
          <w:b/>
          <w:bCs/>
          <w:sz w:val="24"/>
        </w:rPr>
        <w:tab/>
      </w:r>
      <w:r w:rsidR="00644ADC">
        <w:rPr>
          <w:b/>
          <w:bCs/>
          <w:sz w:val="24"/>
        </w:rPr>
        <w:tab/>
      </w:r>
      <w:r w:rsidR="00644ADC">
        <w:rPr>
          <w:b/>
          <w:bCs/>
          <w:sz w:val="24"/>
        </w:rPr>
        <w:tab/>
      </w:r>
      <w:r w:rsidR="00644ADC">
        <w:rPr>
          <w:b/>
          <w:bCs/>
          <w:sz w:val="24"/>
        </w:rPr>
        <w:tab/>
      </w:r>
    </w:p>
    <w:p w14:paraId="1D00AC4F" w14:textId="77777777" w:rsidR="001F035E" w:rsidRDefault="001F035E" w:rsidP="001F035E">
      <w:pPr>
        <w:rPr>
          <w:rFonts w:ascii="Arial" w:hAnsi="Arial" w:cs="Arial"/>
        </w:rPr>
      </w:pPr>
    </w:p>
    <w:p w14:paraId="72E2ED64" w14:textId="26B36C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5049B">
        <w:rPr>
          <w:rFonts w:ascii="Arial" w:hAnsi="Arial" w:cs="Arial"/>
          <w:b/>
          <w:sz w:val="22"/>
          <w:szCs w:val="22"/>
        </w:rPr>
        <w:t xml:space="preserve">draft </w:t>
      </w:r>
      <w:r w:rsidR="0061569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E04C3">
        <w:rPr>
          <w:rFonts w:ascii="Arial" w:hAnsi="Arial" w:cs="Arial"/>
          <w:b/>
          <w:sz w:val="22"/>
          <w:szCs w:val="22"/>
        </w:rPr>
        <w:t xml:space="preserve"> </w:t>
      </w:r>
      <w:r w:rsidR="0061569B">
        <w:rPr>
          <w:rFonts w:ascii="Arial" w:hAnsi="Arial" w:cs="Arial"/>
          <w:b/>
          <w:sz w:val="22"/>
          <w:szCs w:val="22"/>
        </w:rPr>
        <w:t>Authenticated Vulnerability Testing</w:t>
      </w:r>
    </w:p>
    <w:p w14:paraId="06BA196E" w14:textId="023841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1569B">
        <w:rPr>
          <w:rFonts w:ascii="Arial" w:hAnsi="Arial" w:cs="Arial"/>
          <w:b/>
          <w:bCs/>
          <w:sz w:val="22"/>
          <w:szCs w:val="22"/>
        </w:rPr>
        <w:t>NFV(23)000089 regarding TS33.117 SCAS Vulnerability Scanning</w:t>
      </w:r>
    </w:p>
    <w:p w14:paraId="2C6E4D6E" w14:textId="38A5ED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3121CB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53E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E04C3">
        <w:rPr>
          <w:rFonts w:ascii="Arial" w:hAnsi="Arial" w:cs="Arial"/>
          <w:b/>
          <w:sz w:val="22"/>
          <w:szCs w:val="22"/>
        </w:rPr>
        <w:t>SA3</w:t>
      </w:r>
    </w:p>
    <w:p w14:paraId="2548326B" w14:textId="7C82E2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569B">
        <w:rPr>
          <w:rFonts w:ascii="Arial" w:hAnsi="Arial" w:cs="Arial"/>
          <w:b/>
          <w:bCs/>
          <w:sz w:val="22"/>
          <w:szCs w:val="22"/>
        </w:rPr>
        <w:t>ETSI ISG NFV-SEC</w:t>
      </w:r>
    </w:p>
    <w:p w14:paraId="5DC2ED77" w14:textId="7F1C1C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3C240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573232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s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tawros</w:t>
      </w:r>
      <w:r w:rsidR="00DE04C3">
        <w:rPr>
          <w:rFonts w:ascii="Arial" w:hAnsi="Arial" w:cs="Arial"/>
          <w:b/>
          <w:bCs/>
          <w:sz w:val="22"/>
          <w:szCs w:val="22"/>
        </w:rPr>
        <w:t xml:space="preserve"> dot orkopoulos at nokia dot 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7DE8467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ABED1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B565E7" w14:textId="21BA8476" w:rsidR="0089060D" w:rsidRDefault="00932B23" w:rsidP="00932B23">
      <w:r w:rsidRPr="00932B23">
        <w:t xml:space="preserve">SA3 wants to </w:t>
      </w:r>
      <w:r w:rsidR="0089060D">
        <w:t>thank ETSI NFV for the LS</w:t>
      </w:r>
      <w:r w:rsidR="00FF7156">
        <w:t xml:space="preserve"> on the authenticated vulnerability testing. </w:t>
      </w:r>
      <w:r w:rsidR="00FF7156" w:rsidRPr="00114106">
        <w:rPr>
          <w:color w:val="000000" w:themeColor="text1"/>
        </w:rPr>
        <w:t>SA3 would like to reply</w:t>
      </w:r>
      <w:r w:rsidR="00FF7156">
        <w:rPr>
          <w:color w:val="000000" w:themeColor="text1"/>
        </w:rPr>
        <w:t xml:space="preserve"> to the following questions:</w:t>
      </w:r>
    </w:p>
    <w:p w14:paraId="261D8930" w14:textId="2B9C2CD5" w:rsidR="00AB75DC" w:rsidRPr="0038309F" w:rsidRDefault="00AB75DC" w:rsidP="00932B23">
      <w:pPr>
        <w:rPr>
          <w:b/>
          <w:bCs/>
          <w:u w:val="single"/>
        </w:rPr>
      </w:pPr>
      <w:r w:rsidRPr="0038309F">
        <w:rPr>
          <w:b/>
          <w:bCs/>
          <w:u w:val="single"/>
        </w:rPr>
        <w:t>Question 1:</w:t>
      </w:r>
    </w:p>
    <w:p w14:paraId="22676973" w14:textId="14FABA5B" w:rsidR="00AB75DC" w:rsidRDefault="00AB75DC" w:rsidP="00932B23">
      <w:r>
        <w:t>“A question has arisen within the SEC working group as to whether authenticated vulnerability scanning goes against the SCAS principles.”</w:t>
      </w:r>
    </w:p>
    <w:p w14:paraId="0FB06737" w14:textId="5AF2D7C0" w:rsidR="00AB75DC" w:rsidRPr="0089060D" w:rsidRDefault="00AB75DC" w:rsidP="00AB75DC">
      <w:pPr>
        <w:rPr>
          <w:b/>
          <w:bCs/>
          <w:u w:val="single"/>
        </w:rPr>
      </w:pPr>
      <w:r w:rsidRPr="0089060D">
        <w:rPr>
          <w:b/>
          <w:bCs/>
          <w:u w:val="single"/>
        </w:rPr>
        <w:t>SA3 answer</w:t>
      </w:r>
      <w:r w:rsidR="00FF7156">
        <w:rPr>
          <w:b/>
          <w:bCs/>
          <w:u w:val="single"/>
        </w:rPr>
        <w:t xml:space="preserve"> for question 1</w:t>
      </w:r>
      <w:r w:rsidRPr="0089060D">
        <w:rPr>
          <w:b/>
          <w:bCs/>
          <w:u w:val="single"/>
        </w:rPr>
        <w:t>:</w:t>
      </w:r>
    </w:p>
    <w:p w14:paraId="7C0DAB9B" w14:textId="1A6A140D" w:rsidR="00AB75DC" w:rsidRDefault="00D26049" w:rsidP="00932B23">
      <w:r>
        <w:t>The au</w:t>
      </w:r>
      <w:r w:rsidR="004E59CC" w:rsidRPr="004E59CC">
        <w:t>thenticated vulnerability scanning goes against the SCAS principles.</w:t>
      </w:r>
      <w:r w:rsidR="00FF7156">
        <w:t xml:space="preserve"> </w:t>
      </w:r>
      <w:r>
        <w:t xml:space="preserve">Therefore, the </w:t>
      </w:r>
      <w:r w:rsidR="00F07E72">
        <w:t xml:space="preserve">vulnerability scan as presented by the test case description ([2]) must be </w:t>
      </w:r>
      <w:r>
        <w:t xml:space="preserve">changed </w:t>
      </w:r>
      <w:r w:rsidR="00C43F86">
        <w:t>such it</w:t>
      </w:r>
      <w:r w:rsidR="00D221A6">
        <w:t xml:space="preserve"> compl</w:t>
      </w:r>
      <w:r w:rsidR="00C43F86">
        <w:t>ies</w:t>
      </w:r>
      <w:r w:rsidR="00D221A6">
        <w:t xml:space="preserve"> to </w:t>
      </w:r>
      <w:r w:rsidR="00F07E72">
        <w:t>unauthenticated</w:t>
      </w:r>
      <w:r>
        <w:t xml:space="preserve"> vulnerability scanning</w:t>
      </w:r>
      <w:r w:rsidR="00FF7156">
        <w:t>.</w:t>
      </w:r>
    </w:p>
    <w:p w14:paraId="4E41BCDA" w14:textId="77777777" w:rsidR="00AB75DC" w:rsidRDefault="00AB75DC" w:rsidP="00932B23"/>
    <w:p w14:paraId="7216D450" w14:textId="0B785D04" w:rsidR="0089060D" w:rsidRPr="0089060D" w:rsidRDefault="0089060D" w:rsidP="00932B23">
      <w:pPr>
        <w:rPr>
          <w:b/>
          <w:bCs/>
          <w:u w:val="single"/>
        </w:rPr>
      </w:pPr>
      <w:r w:rsidRPr="0089060D">
        <w:rPr>
          <w:b/>
          <w:bCs/>
          <w:u w:val="single"/>
        </w:rPr>
        <w:t>Question</w:t>
      </w:r>
      <w:r w:rsidR="00AB75DC">
        <w:rPr>
          <w:b/>
          <w:bCs/>
          <w:u w:val="single"/>
        </w:rPr>
        <w:t xml:space="preserve"> 2</w:t>
      </w:r>
      <w:r w:rsidRPr="0089060D">
        <w:rPr>
          <w:b/>
          <w:bCs/>
          <w:u w:val="single"/>
        </w:rPr>
        <w:t>:</w:t>
      </w:r>
    </w:p>
    <w:p w14:paraId="42B05CE2" w14:textId="6063176E" w:rsidR="0089060D" w:rsidRDefault="00AB75DC" w:rsidP="00932B23">
      <w:r>
        <w:t>“</w:t>
      </w:r>
      <w:r w:rsidR="0089060D">
        <w:t>Can 3GPP SA3 advice as to whether Whitebox testing is in line with the 3GPP methodology?</w:t>
      </w:r>
      <w:r>
        <w:t>”</w:t>
      </w:r>
    </w:p>
    <w:p w14:paraId="185AD1D3" w14:textId="7A7F632B" w:rsidR="0089060D" w:rsidRPr="0089060D" w:rsidRDefault="0089060D" w:rsidP="00932B23">
      <w:pPr>
        <w:rPr>
          <w:b/>
          <w:bCs/>
          <w:u w:val="single"/>
        </w:rPr>
      </w:pPr>
      <w:r w:rsidRPr="0089060D">
        <w:rPr>
          <w:b/>
          <w:bCs/>
          <w:u w:val="single"/>
        </w:rPr>
        <w:t>SA3 answer</w:t>
      </w:r>
      <w:r w:rsidR="00FF7156">
        <w:rPr>
          <w:b/>
          <w:bCs/>
          <w:u w:val="single"/>
        </w:rPr>
        <w:t xml:space="preserve"> for question 2</w:t>
      </w:r>
      <w:r w:rsidRPr="0089060D">
        <w:rPr>
          <w:b/>
          <w:bCs/>
          <w:u w:val="single"/>
        </w:rPr>
        <w:t>:</w:t>
      </w:r>
    </w:p>
    <w:p w14:paraId="33DB49C6" w14:textId="51664E95" w:rsidR="00AB75DC" w:rsidRDefault="00AB75DC" w:rsidP="00932B23">
      <w:r>
        <w:t xml:space="preserve">With reference to the SECAM specification ([1]) the security compliance </w:t>
      </w:r>
      <w:r w:rsidR="00336342">
        <w:t xml:space="preserve">testing consists of Black box verification of security requirements </w:t>
      </w:r>
      <w:r>
        <w:t xml:space="preserve">and </w:t>
      </w:r>
      <w:r w:rsidR="00336342">
        <w:t>a Black box vulnerability scan over the network.</w:t>
      </w:r>
    </w:p>
    <w:p w14:paraId="4E2D1BD0" w14:textId="77777777" w:rsidR="00AB75DC" w:rsidRDefault="00AB75DC" w:rsidP="00932B23"/>
    <w:p w14:paraId="6C4AD19E" w14:textId="224BA0A0" w:rsidR="00AB75DC" w:rsidRDefault="00AB75DC" w:rsidP="00932B23">
      <w:r>
        <w:t>[1]</w:t>
      </w:r>
      <w:r>
        <w:tab/>
        <w:t xml:space="preserve">TS 33.916, </w:t>
      </w:r>
      <w:r w:rsidRPr="00AB75DC">
        <w:t>Security Assurance Methodology (SECAM) for 3GPP network products</w:t>
      </w:r>
      <w:r>
        <w:t>, Release 18</w:t>
      </w:r>
    </w:p>
    <w:p w14:paraId="2AF76E39" w14:textId="3BFEB927" w:rsidR="008B600A" w:rsidRDefault="008B600A" w:rsidP="00932B23">
      <w:r>
        <w:t>[2]</w:t>
      </w:r>
      <w:r>
        <w:tab/>
        <w:t xml:space="preserve">LS, </w:t>
      </w:r>
      <w:r w:rsidRPr="008B600A">
        <w:t>NFVSEC(23)000057_SEC028_Authenticated_Vulnerability_Scanning</w:t>
      </w:r>
      <w:r>
        <w:t>.docx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F3FF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9060D">
        <w:rPr>
          <w:rFonts w:ascii="Arial" w:hAnsi="Arial" w:cs="Arial"/>
          <w:b/>
          <w:bCs/>
          <w:sz w:val="22"/>
          <w:szCs w:val="22"/>
        </w:rPr>
        <w:t>ETSI NFV</w:t>
      </w:r>
      <w:r>
        <w:rPr>
          <w:rFonts w:ascii="Arial" w:hAnsi="Arial" w:cs="Arial"/>
          <w:b/>
        </w:rPr>
        <w:t xml:space="preserve"> </w:t>
      </w:r>
    </w:p>
    <w:p w14:paraId="066613F7" w14:textId="6D052E28" w:rsidR="00B97703" w:rsidRDefault="00B97703" w:rsidP="00DE0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4C3" w:rsidRPr="0028580E">
        <w:t xml:space="preserve">SA3 requests </w:t>
      </w:r>
      <w:r w:rsidR="0089060D">
        <w:t>ETSI NFV</w:t>
      </w:r>
      <w:r w:rsidR="00DE04C3" w:rsidRPr="0028580E">
        <w:t xml:space="preserve"> to take</w:t>
      </w:r>
      <w:r w:rsidR="0089060D">
        <w:t xml:space="preserve"> above response into consideration for further definition of security testing</w:t>
      </w:r>
      <w:r w:rsidR="00270C88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0AF074C3" w:rsidR="006052AD" w:rsidRPr="00074D3C" w:rsidRDefault="00007D33" w:rsidP="002F1940">
      <w:r>
        <w:t>SA4#114</w:t>
      </w:r>
      <w:r>
        <w:tab/>
      </w:r>
      <w:r w:rsidR="00481A36">
        <w:t xml:space="preserve">22 - 26 January 2024 </w:t>
      </w:r>
      <w:r w:rsidR="00481A36">
        <w:tab/>
        <w:t>TBD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CD95A" w14:textId="77777777" w:rsidR="00841275" w:rsidRDefault="00841275">
      <w:pPr>
        <w:spacing w:after="0"/>
      </w:pPr>
      <w:r>
        <w:separator/>
      </w:r>
    </w:p>
  </w:endnote>
  <w:endnote w:type="continuationSeparator" w:id="0">
    <w:p w14:paraId="623F8465" w14:textId="77777777" w:rsidR="00841275" w:rsidRDefault="008412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294E1" w14:textId="77777777" w:rsidR="00841275" w:rsidRDefault="00841275">
      <w:pPr>
        <w:spacing w:after="0"/>
      </w:pPr>
      <w:r>
        <w:separator/>
      </w:r>
    </w:p>
  </w:footnote>
  <w:footnote w:type="continuationSeparator" w:id="0">
    <w:p w14:paraId="18CDEAD8" w14:textId="77777777" w:rsidR="00841275" w:rsidRDefault="008412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643655"/>
    <w:multiLevelType w:val="hybridMultilevel"/>
    <w:tmpl w:val="E8A0F7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3724897">
    <w:abstractNumId w:val="7"/>
  </w:num>
  <w:num w:numId="2" w16cid:durableId="1082264280">
    <w:abstractNumId w:val="6"/>
  </w:num>
  <w:num w:numId="3" w16cid:durableId="934628757">
    <w:abstractNumId w:val="5"/>
  </w:num>
  <w:num w:numId="4" w16cid:durableId="423697244">
    <w:abstractNumId w:val="3"/>
  </w:num>
  <w:num w:numId="5" w16cid:durableId="1999381213">
    <w:abstractNumId w:val="2"/>
  </w:num>
  <w:num w:numId="6" w16cid:durableId="1085418356">
    <w:abstractNumId w:val="1"/>
  </w:num>
  <w:num w:numId="7" w16cid:durableId="1067992473">
    <w:abstractNumId w:val="0"/>
  </w:num>
  <w:num w:numId="8" w16cid:durableId="12007379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D33"/>
    <w:rsid w:val="00017F23"/>
    <w:rsid w:val="00074D3C"/>
    <w:rsid w:val="000955D3"/>
    <w:rsid w:val="000B21DF"/>
    <w:rsid w:val="000D5224"/>
    <w:rsid w:val="000D6485"/>
    <w:rsid w:val="000E6116"/>
    <w:rsid w:val="000F6242"/>
    <w:rsid w:val="00103FF1"/>
    <w:rsid w:val="001105F0"/>
    <w:rsid w:val="0015277D"/>
    <w:rsid w:val="0017688D"/>
    <w:rsid w:val="00196B59"/>
    <w:rsid w:val="001A14F2"/>
    <w:rsid w:val="001B3A86"/>
    <w:rsid w:val="001B763F"/>
    <w:rsid w:val="001F035E"/>
    <w:rsid w:val="00220060"/>
    <w:rsid w:val="00226381"/>
    <w:rsid w:val="002473B2"/>
    <w:rsid w:val="00250C86"/>
    <w:rsid w:val="00270C88"/>
    <w:rsid w:val="00280268"/>
    <w:rsid w:val="002869FE"/>
    <w:rsid w:val="002E01C1"/>
    <w:rsid w:val="002F1940"/>
    <w:rsid w:val="003164B0"/>
    <w:rsid w:val="00322204"/>
    <w:rsid w:val="00336342"/>
    <w:rsid w:val="00337DCB"/>
    <w:rsid w:val="00341C1B"/>
    <w:rsid w:val="0035103F"/>
    <w:rsid w:val="00366FF5"/>
    <w:rsid w:val="003823F9"/>
    <w:rsid w:val="0038309F"/>
    <w:rsid w:val="00383545"/>
    <w:rsid w:val="0039480C"/>
    <w:rsid w:val="003C06D2"/>
    <w:rsid w:val="003F5D72"/>
    <w:rsid w:val="003F5E20"/>
    <w:rsid w:val="00433500"/>
    <w:rsid w:val="00433F71"/>
    <w:rsid w:val="0043559E"/>
    <w:rsid w:val="00440D43"/>
    <w:rsid w:val="00441B3A"/>
    <w:rsid w:val="0044384B"/>
    <w:rsid w:val="00470DF6"/>
    <w:rsid w:val="00481A36"/>
    <w:rsid w:val="004E3939"/>
    <w:rsid w:val="004E59CC"/>
    <w:rsid w:val="00526DDD"/>
    <w:rsid w:val="0055533E"/>
    <w:rsid w:val="00597289"/>
    <w:rsid w:val="005B6433"/>
    <w:rsid w:val="006052AD"/>
    <w:rsid w:val="0061569B"/>
    <w:rsid w:val="00644ADC"/>
    <w:rsid w:val="0065049B"/>
    <w:rsid w:val="0067106A"/>
    <w:rsid w:val="006730E6"/>
    <w:rsid w:val="00685110"/>
    <w:rsid w:val="006B7266"/>
    <w:rsid w:val="0073766B"/>
    <w:rsid w:val="007F4F92"/>
    <w:rsid w:val="00841275"/>
    <w:rsid w:val="008758B0"/>
    <w:rsid w:val="00876422"/>
    <w:rsid w:val="0089060D"/>
    <w:rsid w:val="008B06AA"/>
    <w:rsid w:val="008B1FA4"/>
    <w:rsid w:val="008B600A"/>
    <w:rsid w:val="008D55AC"/>
    <w:rsid w:val="008D772F"/>
    <w:rsid w:val="008E0785"/>
    <w:rsid w:val="009064AA"/>
    <w:rsid w:val="00914CD1"/>
    <w:rsid w:val="009309B0"/>
    <w:rsid w:val="00932B23"/>
    <w:rsid w:val="009337E0"/>
    <w:rsid w:val="00940133"/>
    <w:rsid w:val="009603F6"/>
    <w:rsid w:val="00975229"/>
    <w:rsid w:val="009963AC"/>
    <w:rsid w:val="0099764C"/>
    <w:rsid w:val="009A748B"/>
    <w:rsid w:val="009C01E1"/>
    <w:rsid w:val="00A0679F"/>
    <w:rsid w:val="00A06924"/>
    <w:rsid w:val="00A13FF0"/>
    <w:rsid w:val="00A455B0"/>
    <w:rsid w:val="00A70448"/>
    <w:rsid w:val="00AA4FF3"/>
    <w:rsid w:val="00AB75DC"/>
    <w:rsid w:val="00AE1B3E"/>
    <w:rsid w:val="00B101EA"/>
    <w:rsid w:val="00B35644"/>
    <w:rsid w:val="00B35FFF"/>
    <w:rsid w:val="00B3653A"/>
    <w:rsid w:val="00B91823"/>
    <w:rsid w:val="00B97703"/>
    <w:rsid w:val="00BA3D66"/>
    <w:rsid w:val="00BB5BE0"/>
    <w:rsid w:val="00BD2F8B"/>
    <w:rsid w:val="00C04BFC"/>
    <w:rsid w:val="00C17229"/>
    <w:rsid w:val="00C43F86"/>
    <w:rsid w:val="00C564AE"/>
    <w:rsid w:val="00CA1E84"/>
    <w:rsid w:val="00CB2B16"/>
    <w:rsid w:val="00CB5089"/>
    <w:rsid w:val="00CE1BE0"/>
    <w:rsid w:val="00CF6087"/>
    <w:rsid w:val="00D14BB6"/>
    <w:rsid w:val="00D221A6"/>
    <w:rsid w:val="00D26049"/>
    <w:rsid w:val="00D33624"/>
    <w:rsid w:val="00D53B30"/>
    <w:rsid w:val="00DA2EEC"/>
    <w:rsid w:val="00DB0A0F"/>
    <w:rsid w:val="00DE04C3"/>
    <w:rsid w:val="00DF7BBE"/>
    <w:rsid w:val="00E2241D"/>
    <w:rsid w:val="00E74E26"/>
    <w:rsid w:val="00EA0D70"/>
    <w:rsid w:val="00EA7674"/>
    <w:rsid w:val="00EC5EA8"/>
    <w:rsid w:val="00ED08E7"/>
    <w:rsid w:val="00F07E72"/>
    <w:rsid w:val="00F25496"/>
    <w:rsid w:val="00F667CF"/>
    <w:rsid w:val="00F803BE"/>
    <w:rsid w:val="00F949D6"/>
    <w:rsid w:val="00FA43EC"/>
    <w:rsid w:val="00FB2E7B"/>
    <w:rsid w:val="00FB42EF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D5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Stawros Orkopoulos (Nokia)</cp:lastModifiedBy>
  <cp:revision>4</cp:revision>
  <cp:lastPrinted>2002-04-23T07:10:00Z</cp:lastPrinted>
  <dcterms:created xsi:type="dcterms:W3CDTF">2023-08-17T08:30:00Z</dcterms:created>
  <dcterms:modified xsi:type="dcterms:W3CDTF">2023-08-17T08:33:00Z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